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845948" w14:textId="0960518A" w:rsidR="006B2F86" w:rsidRDefault="00C17434" w:rsidP="00E71FC3">
      <w:pPr>
        <w:pStyle w:val="NoSpacing"/>
      </w:pPr>
      <w:r>
        <w:rPr>
          <w:u w:val="single"/>
        </w:rPr>
        <w:t>sir Robert LEFE</w:t>
      </w:r>
      <w:r>
        <w:t xml:space="preserve">     (d.1480-1)</w:t>
      </w:r>
    </w:p>
    <w:p w14:paraId="4F24CD69" w14:textId="086F6080" w:rsidR="00C17434" w:rsidRDefault="00C17434" w:rsidP="00E71FC3">
      <w:pPr>
        <w:pStyle w:val="NoSpacing"/>
      </w:pPr>
      <w:r>
        <w:t xml:space="preserve">Vicar of South </w:t>
      </w:r>
      <w:proofErr w:type="spellStart"/>
      <w:r>
        <w:t>Scarle</w:t>
      </w:r>
      <w:proofErr w:type="spellEnd"/>
      <w:r>
        <w:t>, Nottinghamshire.</w:t>
      </w:r>
    </w:p>
    <w:p w14:paraId="33D5D1B6" w14:textId="2CDB0A56" w:rsidR="00C17434" w:rsidRDefault="00C17434" w:rsidP="00E71FC3">
      <w:pPr>
        <w:pStyle w:val="NoSpacing"/>
      </w:pPr>
    </w:p>
    <w:p w14:paraId="6A284933" w14:textId="268D2011" w:rsidR="00C17434" w:rsidRDefault="00C17434" w:rsidP="00E71FC3">
      <w:pPr>
        <w:pStyle w:val="NoSpacing"/>
      </w:pPr>
    </w:p>
    <w:p w14:paraId="0F13ED4B" w14:textId="7EBDBF3D" w:rsidR="00C17434" w:rsidRDefault="00C17434" w:rsidP="00E71FC3">
      <w:pPr>
        <w:pStyle w:val="NoSpacing"/>
      </w:pPr>
      <w:r>
        <w:t>29 Nov.1480</w:t>
      </w:r>
      <w:r>
        <w:tab/>
        <w:t>He made his Will.   (W.Y.R. p.103)</w:t>
      </w:r>
    </w:p>
    <w:p w14:paraId="505E9200" w14:textId="421C1FB3" w:rsidR="00C17434" w:rsidRDefault="00C17434" w:rsidP="00E71FC3">
      <w:pPr>
        <w:pStyle w:val="NoSpacing"/>
      </w:pPr>
      <w:r>
        <w:t xml:space="preserve">  1 Mar.1481</w:t>
      </w:r>
      <w:r>
        <w:tab/>
        <w:t>Probate of his Will.   (ibid.)</w:t>
      </w:r>
    </w:p>
    <w:p w14:paraId="4BF8F21D" w14:textId="286D2571" w:rsidR="00C17434" w:rsidRDefault="00C17434" w:rsidP="00E71FC3">
      <w:pPr>
        <w:pStyle w:val="NoSpacing"/>
      </w:pPr>
    </w:p>
    <w:p w14:paraId="7E4230E5" w14:textId="4C5AC105" w:rsidR="00C17434" w:rsidRDefault="00C17434" w:rsidP="00E71FC3">
      <w:pPr>
        <w:pStyle w:val="NoSpacing"/>
      </w:pPr>
    </w:p>
    <w:p w14:paraId="50ABB229" w14:textId="4BFE3A35" w:rsidR="00C17434" w:rsidRPr="00C17434" w:rsidRDefault="00C17434" w:rsidP="00E71FC3">
      <w:pPr>
        <w:pStyle w:val="NoSpacing"/>
      </w:pPr>
      <w:r>
        <w:t>21 July 2019</w:t>
      </w:r>
      <w:bookmarkStart w:id="0" w:name="_GoBack"/>
      <w:bookmarkEnd w:id="0"/>
    </w:p>
    <w:sectPr w:rsidR="00C17434" w:rsidRPr="00C1743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84D0A" w14:textId="77777777" w:rsidR="00C17434" w:rsidRDefault="00C17434" w:rsidP="00E71FC3">
      <w:pPr>
        <w:spacing w:after="0" w:line="240" w:lineRule="auto"/>
      </w:pPr>
      <w:r>
        <w:separator/>
      </w:r>
    </w:p>
  </w:endnote>
  <w:endnote w:type="continuationSeparator" w:id="0">
    <w:p w14:paraId="25EF2543" w14:textId="77777777" w:rsidR="00C17434" w:rsidRDefault="00C174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1E40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6206A3" w14:textId="77777777" w:rsidR="00C17434" w:rsidRDefault="00C17434" w:rsidP="00E71FC3">
      <w:pPr>
        <w:spacing w:after="0" w:line="240" w:lineRule="auto"/>
      </w:pPr>
      <w:r>
        <w:separator/>
      </w:r>
    </w:p>
  </w:footnote>
  <w:footnote w:type="continuationSeparator" w:id="0">
    <w:p w14:paraId="53E59830" w14:textId="77777777" w:rsidR="00C17434" w:rsidRDefault="00C174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434"/>
    <w:rsid w:val="001A7C09"/>
    <w:rsid w:val="00577BD5"/>
    <w:rsid w:val="00656CBA"/>
    <w:rsid w:val="006A1F77"/>
    <w:rsid w:val="00733BE7"/>
    <w:rsid w:val="00AB52E8"/>
    <w:rsid w:val="00B16D3F"/>
    <w:rsid w:val="00BB41AC"/>
    <w:rsid w:val="00C1743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D6DDF"/>
  <w15:chartTrackingRefBased/>
  <w15:docId w15:val="{75B34609-1A36-41A9-BD4A-B1AB85E99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10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2019-07-21T21:02:00Z</dcterms:created>
  <dcterms:modified xsi:type="dcterms:W3CDTF">2019-07-21T21:12:00Z</dcterms:modified>
</cp:coreProperties>
</file>